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Exmouth and Exeter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Exmouth and Exeter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Exmouth and Exeter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Exmouth and Exeter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Exmouth and Exeter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Exmouth and Exeter East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Exmouth and Exeter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Exmouth and Exeter East is estimated to be </w:t>
      </w:r>
      <w:r w:rsidRPr="00773DF7">
        <w:rPr>
          <w:rFonts w:ascii="Libre Franklin Light" w:eastAsia="Times New Roman" w:hAnsi="Libre Franklin Light" w:cs="Calibri Light"/>
          <w:b/>
          <w:bCs/>
          <w:color w:val="C45911" w:themeColor="accent2" w:themeShade="BF"/>
        </w:rPr>
        <w:t xml:space="preserve">£1,321,783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Exmouth and Exeter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Exmouth and Exeter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Exmouth and Exeter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Exmouth and Exeter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xmouth and Exeter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Exmouth and Exeter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xmouth and Exeter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Exmouth and Exeter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Exmouth and Exeter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xmouth and Exeter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Exmouth and Exeter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Exmouth and Exeter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Exmouth and Exeter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Exmouth and Exeter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Exmouth and Exeter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Exmouth and Exeter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£1,321,783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Exmouth and Exeter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£445,246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£31,896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£797,694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£1,321,783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Exmouth and Exeter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Exmouth and Exeter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Exmouth and Exeter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Exmouth and Exeter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Exmouth and Exeter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Exmouth and Exeter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Exmouth and Exeter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Exmouth and Exeter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Exmouth and Exeter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Exmouth and Exeter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Exmouth and Exeter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Exmouth and Exeter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AD6E71E-E06A-4A5A-8BE1-C3B75D71B5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